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1E0"/>
      </w:tblPr>
      <w:tblGrid>
        <w:gridCol w:w="4745"/>
        <w:gridCol w:w="4826"/>
      </w:tblGrid>
      <w:tr w:rsidR="00500F3D" w:rsidRPr="009A1B32">
        <w:tc>
          <w:tcPr>
            <w:tcW w:w="4745" w:type="dxa"/>
          </w:tcPr>
          <w:p w:rsidR="00500F3D" w:rsidRPr="009A1B32" w:rsidRDefault="00500F3D" w:rsidP="009F41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6" w:type="dxa"/>
          </w:tcPr>
          <w:p w:rsidR="00500F3D" w:rsidRPr="009A1B32" w:rsidRDefault="00500F3D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№5</w:t>
            </w:r>
          </w:p>
          <w:p w:rsidR="00500F3D" w:rsidRPr="009A1B32" w:rsidRDefault="00500F3D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32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500F3D" w:rsidRPr="009A1B32" w:rsidRDefault="00500F3D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F3D" w:rsidRPr="009A1B32" w:rsidRDefault="00500F3D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32">
              <w:rPr>
                <w:rFonts w:ascii="Times New Roman" w:hAnsi="Times New Roman" w:cs="Times New Roman"/>
                <w:sz w:val="28"/>
                <w:szCs w:val="28"/>
              </w:rPr>
              <w:t>приказом начальника  отдела</w:t>
            </w:r>
          </w:p>
          <w:p w:rsidR="00500F3D" w:rsidRPr="009A1B32" w:rsidRDefault="00500F3D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32">
              <w:rPr>
                <w:rFonts w:ascii="Times New Roman" w:hAnsi="Times New Roman" w:cs="Times New Roman"/>
                <w:sz w:val="28"/>
                <w:szCs w:val="28"/>
              </w:rPr>
              <w:t xml:space="preserve">культуры администрации </w:t>
            </w:r>
          </w:p>
          <w:p w:rsidR="00500F3D" w:rsidRPr="009A1B32" w:rsidRDefault="00500F3D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3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500F3D" w:rsidRPr="009A1B32" w:rsidRDefault="00500F3D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1B32"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 </w:t>
            </w:r>
          </w:p>
          <w:p w:rsidR="00500F3D" w:rsidRPr="009A1B32" w:rsidRDefault="00500F3D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от 28.06.2013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№ 38-П</w:t>
            </w:r>
          </w:p>
        </w:tc>
      </w:tr>
    </w:tbl>
    <w:p w:rsidR="00500F3D" w:rsidRDefault="00500F3D" w:rsidP="00E33BB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00F3D" w:rsidRDefault="00500F3D" w:rsidP="00E33BB3">
      <w:pPr>
        <w:spacing w:after="0" w:line="240" w:lineRule="auto"/>
        <w:ind w:left="-119" w:firstLine="45"/>
        <w:jc w:val="center"/>
        <w:rPr>
          <w:rFonts w:ascii="Times New Roman" w:hAnsi="Times New Roman" w:cs="Times New Roman"/>
          <w:sz w:val="28"/>
          <w:szCs w:val="28"/>
        </w:rPr>
      </w:pPr>
    </w:p>
    <w:p w:rsidR="00500F3D" w:rsidRPr="00A83710" w:rsidRDefault="00500F3D" w:rsidP="00E33BB3">
      <w:pPr>
        <w:spacing w:after="0" w:line="240" w:lineRule="auto"/>
        <w:ind w:left="-119" w:firstLine="45"/>
        <w:jc w:val="center"/>
        <w:rPr>
          <w:rFonts w:ascii="Times New Roman" w:hAnsi="Times New Roman" w:cs="Times New Roman"/>
          <w:sz w:val="28"/>
          <w:szCs w:val="28"/>
        </w:rPr>
      </w:pPr>
      <w:r w:rsidRPr="00A83710">
        <w:rPr>
          <w:rFonts w:ascii="Times New Roman" w:hAnsi="Times New Roman" w:cs="Times New Roman"/>
          <w:sz w:val="28"/>
          <w:szCs w:val="28"/>
        </w:rPr>
        <w:t>Критерии</w:t>
      </w:r>
    </w:p>
    <w:p w:rsidR="00500F3D" w:rsidRDefault="00500F3D" w:rsidP="00E33BB3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A83710">
        <w:rPr>
          <w:rFonts w:ascii="Times New Roman" w:hAnsi="Times New Roman" w:cs="Times New Roman"/>
          <w:sz w:val="28"/>
          <w:szCs w:val="28"/>
        </w:rPr>
        <w:t xml:space="preserve">оценки </w:t>
      </w:r>
      <w:r w:rsidRPr="00A83710">
        <w:rPr>
          <w:rFonts w:ascii="Times New Roman" w:hAnsi="Times New Roman" w:cs="Times New Roman"/>
          <w:color w:val="000000"/>
          <w:sz w:val="28"/>
          <w:szCs w:val="28"/>
        </w:rPr>
        <w:t>эффективности</w:t>
      </w:r>
      <w:r w:rsidRPr="00A83710">
        <w:rPr>
          <w:rFonts w:ascii="Times New Roman" w:hAnsi="Times New Roman" w:cs="Times New Roman"/>
          <w:sz w:val="28"/>
          <w:szCs w:val="28"/>
        </w:rPr>
        <w:t xml:space="preserve"> </w:t>
      </w:r>
      <w:r w:rsidRPr="00A83710">
        <w:rPr>
          <w:rFonts w:ascii="Times New Roman" w:hAnsi="Times New Roman" w:cs="Times New Roman"/>
          <w:color w:val="000000"/>
          <w:sz w:val="28"/>
          <w:szCs w:val="28"/>
        </w:rPr>
        <w:t>деятельности</w:t>
      </w:r>
      <w:r w:rsidRPr="00A83710">
        <w:rPr>
          <w:rFonts w:ascii="Times New Roman" w:hAnsi="Times New Roman" w:cs="Times New Roman"/>
          <w:sz w:val="28"/>
          <w:szCs w:val="28"/>
        </w:rPr>
        <w:t xml:space="preserve"> </w:t>
      </w:r>
      <w:r w:rsidRPr="00A83710">
        <w:rPr>
          <w:rFonts w:ascii="Times New Roman" w:hAnsi="Times New Roman" w:cs="Times New Roman"/>
          <w:color w:val="000000"/>
          <w:spacing w:val="2"/>
          <w:sz w:val="28"/>
          <w:szCs w:val="28"/>
        </w:rPr>
        <w:t>муниципального</w:t>
      </w:r>
    </w:p>
    <w:p w:rsidR="00500F3D" w:rsidRDefault="00500F3D" w:rsidP="00E33BB3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A8371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бюджетного образовательного учреждения</w:t>
      </w:r>
    </w:p>
    <w:p w:rsidR="00500F3D" w:rsidRDefault="00500F3D" w:rsidP="00E33BB3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A8371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дополнительного образования детей детская школа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</w:p>
    <w:p w:rsidR="00500F3D" w:rsidRDefault="00500F3D" w:rsidP="00E33BB3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искусств</w:t>
      </w:r>
      <w:r w:rsidRPr="00A8371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с. Шабельское муниципального образования </w:t>
      </w:r>
    </w:p>
    <w:p w:rsidR="00500F3D" w:rsidRPr="000834C7" w:rsidRDefault="00500F3D" w:rsidP="00E33BB3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Щербиновский район </w:t>
      </w:r>
      <w:r w:rsidRPr="00A83710">
        <w:rPr>
          <w:rFonts w:ascii="Times New Roman" w:hAnsi="Times New Roman" w:cs="Times New Roman"/>
          <w:sz w:val="28"/>
          <w:szCs w:val="28"/>
        </w:rPr>
        <w:t>и их контрольные значения на 2013 год</w:t>
      </w:r>
    </w:p>
    <w:p w:rsidR="00500F3D" w:rsidRPr="00A83710" w:rsidRDefault="00500F3D" w:rsidP="00E33B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07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00"/>
        <w:gridCol w:w="5935"/>
        <w:gridCol w:w="1736"/>
        <w:gridCol w:w="1736"/>
      </w:tblGrid>
      <w:tr w:rsidR="00500F3D" w:rsidRPr="009D19B1"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0F3D" w:rsidRPr="00A83710" w:rsidRDefault="00500F3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A83710">
              <w:rPr>
                <w:sz w:val="28"/>
                <w:szCs w:val="28"/>
              </w:rPr>
              <w:t>№</w:t>
            </w:r>
          </w:p>
          <w:p w:rsidR="00500F3D" w:rsidRPr="00A83710" w:rsidRDefault="00500F3D" w:rsidP="001F0688">
            <w:pPr>
              <w:pStyle w:val="a"/>
              <w:jc w:val="center"/>
              <w:rPr>
                <w:sz w:val="28"/>
                <w:szCs w:val="28"/>
              </w:rPr>
            </w:pPr>
            <w:r w:rsidRPr="00A83710">
              <w:rPr>
                <w:sz w:val="28"/>
                <w:szCs w:val="28"/>
              </w:rPr>
              <w:t>п/п</w:t>
            </w:r>
          </w:p>
        </w:tc>
        <w:tc>
          <w:tcPr>
            <w:tcW w:w="5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0F3D" w:rsidRPr="00A83710" w:rsidRDefault="00500F3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A83710">
              <w:rPr>
                <w:sz w:val="28"/>
                <w:szCs w:val="28"/>
              </w:rPr>
              <w:t>Наименование критерия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0F3D" w:rsidRPr="00A83710" w:rsidRDefault="00500F3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A83710">
              <w:rPr>
                <w:sz w:val="28"/>
                <w:szCs w:val="28"/>
              </w:rPr>
              <w:t>Контрольное значение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0F3D" w:rsidRPr="00A83710" w:rsidRDefault="00500F3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 показателя %</w:t>
            </w:r>
          </w:p>
        </w:tc>
      </w:tr>
      <w:tr w:rsidR="00500F3D" w:rsidRPr="009D19B1"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0F3D" w:rsidRPr="008B0B4C" w:rsidRDefault="00500F3D" w:rsidP="001F0688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B0B4C">
              <w:rPr>
                <w:sz w:val="20"/>
                <w:szCs w:val="20"/>
              </w:rPr>
              <w:t>1</w:t>
            </w:r>
          </w:p>
        </w:tc>
        <w:tc>
          <w:tcPr>
            <w:tcW w:w="5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0F3D" w:rsidRPr="008B0B4C" w:rsidRDefault="00500F3D" w:rsidP="001F0688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B0B4C">
              <w:rPr>
                <w:sz w:val="20"/>
                <w:szCs w:val="20"/>
              </w:rPr>
              <w:t>2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0F3D" w:rsidRPr="008B0B4C" w:rsidRDefault="00500F3D" w:rsidP="001F0688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B0B4C">
              <w:rPr>
                <w:sz w:val="20"/>
                <w:szCs w:val="20"/>
              </w:rPr>
              <w:t>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0F3D" w:rsidRPr="008B0B4C" w:rsidRDefault="00500F3D" w:rsidP="001F0688">
            <w:pPr>
              <w:pStyle w:val="a"/>
              <w:snapToGrid w:val="0"/>
              <w:jc w:val="center"/>
              <w:rPr>
                <w:sz w:val="20"/>
                <w:szCs w:val="20"/>
              </w:rPr>
            </w:pPr>
            <w:r w:rsidRPr="008B0B4C">
              <w:rPr>
                <w:sz w:val="20"/>
                <w:szCs w:val="20"/>
              </w:rPr>
              <w:t>4</w:t>
            </w:r>
          </w:p>
        </w:tc>
      </w:tr>
      <w:tr w:rsidR="00500F3D" w:rsidRPr="009D19B1"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0F3D" w:rsidRPr="00A83710" w:rsidRDefault="00500F3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00F3D" w:rsidRPr="00A83710" w:rsidRDefault="00500F3D" w:rsidP="001F0688">
            <w:pPr>
              <w:pStyle w:val="a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Среднегодовой контингент обучающихся, ед.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0F3D" w:rsidRPr="000017DA" w:rsidRDefault="00500F3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0017DA">
              <w:rPr>
                <w:sz w:val="28"/>
                <w:szCs w:val="28"/>
              </w:rPr>
              <w:t>64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0F3D" w:rsidRPr="00A83710" w:rsidRDefault="00500F3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500F3D" w:rsidRPr="009D19B1">
        <w:tc>
          <w:tcPr>
            <w:tcW w:w="600" w:type="dxa"/>
            <w:tcBorders>
              <w:left w:val="single" w:sz="2" w:space="0" w:color="000000"/>
              <w:bottom w:val="single" w:sz="2" w:space="0" w:color="000000"/>
            </w:tcBorders>
          </w:tcPr>
          <w:p w:rsidR="00500F3D" w:rsidRPr="00A83710" w:rsidRDefault="00500F3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A83710">
              <w:rPr>
                <w:sz w:val="28"/>
                <w:szCs w:val="28"/>
              </w:rPr>
              <w:t>.</w:t>
            </w:r>
          </w:p>
        </w:tc>
        <w:tc>
          <w:tcPr>
            <w:tcW w:w="5935" w:type="dxa"/>
            <w:tcBorders>
              <w:left w:val="single" w:sz="2" w:space="0" w:color="000000"/>
              <w:bottom w:val="single" w:sz="2" w:space="0" w:color="000000"/>
            </w:tcBorders>
          </w:tcPr>
          <w:p w:rsidR="00500F3D" w:rsidRPr="00A83710" w:rsidRDefault="00500F3D" w:rsidP="001F0688">
            <w:pPr>
              <w:pStyle w:val="a"/>
              <w:snapToGrid w:val="0"/>
              <w:rPr>
                <w:rFonts w:eastAsia="Times New Roman"/>
                <w:sz w:val="28"/>
                <w:szCs w:val="28"/>
              </w:rPr>
            </w:pPr>
            <w:r w:rsidRPr="00A83710">
              <w:rPr>
                <w:rFonts w:eastAsia="Times New Roman"/>
                <w:sz w:val="28"/>
                <w:szCs w:val="28"/>
              </w:rPr>
              <w:t>Результаты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Pr="00A83710">
              <w:rPr>
                <w:rFonts w:eastAsia="Times New Roman"/>
                <w:sz w:val="28"/>
                <w:szCs w:val="28"/>
              </w:rPr>
              <w:t xml:space="preserve"> государственной аттестации выпускников (доля сдавших выпускные экзамены на «хорошо» и «отлично» в общем числе выпускников), %   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0F3D" w:rsidRPr="000017DA" w:rsidRDefault="00500F3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0017DA">
              <w:rPr>
                <w:sz w:val="28"/>
                <w:szCs w:val="28"/>
              </w:rPr>
              <w:t>50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0F3D" w:rsidRPr="00A83710" w:rsidRDefault="00500F3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500F3D" w:rsidRPr="009D19B1">
        <w:tc>
          <w:tcPr>
            <w:tcW w:w="600" w:type="dxa"/>
            <w:tcBorders>
              <w:left w:val="single" w:sz="2" w:space="0" w:color="000000"/>
              <w:bottom w:val="single" w:sz="2" w:space="0" w:color="000000"/>
            </w:tcBorders>
          </w:tcPr>
          <w:p w:rsidR="00500F3D" w:rsidRPr="00A83710" w:rsidRDefault="00500F3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A83710">
              <w:rPr>
                <w:sz w:val="28"/>
                <w:szCs w:val="28"/>
              </w:rPr>
              <w:t>.</w:t>
            </w:r>
          </w:p>
        </w:tc>
        <w:tc>
          <w:tcPr>
            <w:tcW w:w="5935" w:type="dxa"/>
            <w:tcBorders>
              <w:left w:val="single" w:sz="2" w:space="0" w:color="000000"/>
              <w:bottom w:val="single" w:sz="2" w:space="0" w:color="000000"/>
            </w:tcBorders>
          </w:tcPr>
          <w:p w:rsidR="00500F3D" w:rsidRPr="00A83710" w:rsidRDefault="00500F3D" w:rsidP="001F0688">
            <w:pPr>
              <w:pStyle w:val="a"/>
              <w:snapToGrid w:val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Количество</w:t>
            </w:r>
            <w:r w:rsidRPr="00A83710">
              <w:rPr>
                <w:rFonts w:eastAsia="Times New Roman"/>
                <w:sz w:val="28"/>
                <w:szCs w:val="28"/>
              </w:rPr>
              <w:t xml:space="preserve"> выпускников, поступивших в профессиональные учебные заведения культуры и искусства, от общего числа выпускников, </w:t>
            </w:r>
            <w:r>
              <w:rPr>
                <w:rFonts w:eastAsia="Times New Roman"/>
                <w:sz w:val="28"/>
                <w:szCs w:val="28"/>
              </w:rPr>
              <w:t>1 чел. =10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0F3D" w:rsidRPr="000017DA" w:rsidRDefault="00500F3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0017DA">
              <w:rPr>
                <w:sz w:val="28"/>
                <w:szCs w:val="28"/>
              </w:rPr>
              <w:t>0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0F3D" w:rsidRPr="00A83710" w:rsidRDefault="00500F3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500F3D" w:rsidRPr="009D19B1">
        <w:tc>
          <w:tcPr>
            <w:tcW w:w="600" w:type="dxa"/>
            <w:tcBorders>
              <w:left w:val="single" w:sz="2" w:space="0" w:color="000000"/>
              <w:bottom w:val="single" w:sz="2" w:space="0" w:color="000000"/>
            </w:tcBorders>
          </w:tcPr>
          <w:p w:rsidR="00500F3D" w:rsidRPr="00A83710" w:rsidRDefault="00500F3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A83710">
              <w:rPr>
                <w:sz w:val="28"/>
                <w:szCs w:val="28"/>
              </w:rPr>
              <w:t>.</w:t>
            </w:r>
          </w:p>
        </w:tc>
        <w:tc>
          <w:tcPr>
            <w:tcW w:w="5935" w:type="dxa"/>
            <w:tcBorders>
              <w:left w:val="single" w:sz="2" w:space="0" w:color="000000"/>
              <w:bottom w:val="single" w:sz="2" w:space="0" w:color="000000"/>
            </w:tcBorders>
          </w:tcPr>
          <w:p w:rsidR="00500F3D" w:rsidRPr="00E21811" w:rsidRDefault="00500F3D" w:rsidP="001F068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1811">
              <w:rPr>
                <w:rFonts w:ascii="Times New Roman" w:hAnsi="Times New Roman" w:cs="Times New Roman"/>
                <w:sz w:val="28"/>
                <w:szCs w:val="28"/>
              </w:rPr>
              <w:t xml:space="preserve">Качественное участие и результаты выступлений в смотрах, конкурсах, фестивалях (количество лауреатов, дипломантов различного уровня учащихся, творческих коллективов), ед.   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0F3D" w:rsidRPr="000017DA" w:rsidRDefault="00500F3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0F3D" w:rsidRPr="00EC30F7" w:rsidRDefault="00500F3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EC30F7">
              <w:rPr>
                <w:sz w:val="28"/>
                <w:szCs w:val="28"/>
              </w:rPr>
              <w:t>10</w:t>
            </w:r>
          </w:p>
        </w:tc>
      </w:tr>
      <w:tr w:rsidR="00500F3D" w:rsidRPr="009D19B1">
        <w:tc>
          <w:tcPr>
            <w:tcW w:w="600" w:type="dxa"/>
            <w:tcBorders>
              <w:left w:val="single" w:sz="2" w:space="0" w:color="000000"/>
              <w:bottom w:val="single" w:sz="2" w:space="0" w:color="000000"/>
            </w:tcBorders>
          </w:tcPr>
          <w:p w:rsidR="00500F3D" w:rsidRPr="00A83710" w:rsidRDefault="00500F3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935" w:type="dxa"/>
            <w:tcBorders>
              <w:left w:val="single" w:sz="2" w:space="0" w:color="000000"/>
              <w:bottom w:val="single" w:sz="2" w:space="0" w:color="000000"/>
            </w:tcBorders>
          </w:tcPr>
          <w:p w:rsidR="00500F3D" w:rsidRDefault="00500F3D" w:rsidP="001F068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воспитательных мероприятий, направленных на интеллектуальное, творческое и эстетическое развитие несовершеннолетних, ед.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0F3D" w:rsidRPr="000017DA" w:rsidRDefault="00500F3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0017DA">
              <w:rPr>
                <w:sz w:val="28"/>
                <w:szCs w:val="28"/>
              </w:rPr>
              <w:t>30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0F3D" w:rsidRPr="00EC30F7" w:rsidRDefault="00500F3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EC30F7">
              <w:rPr>
                <w:sz w:val="28"/>
                <w:szCs w:val="28"/>
              </w:rPr>
              <w:t>10</w:t>
            </w:r>
          </w:p>
        </w:tc>
      </w:tr>
      <w:tr w:rsidR="00500F3D" w:rsidRPr="009D19B1">
        <w:trPr>
          <w:trHeight w:val="585"/>
        </w:trPr>
        <w:tc>
          <w:tcPr>
            <w:tcW w:w="600" w:type="dxa"/>
            <w:tcBorders>
              <w:left w:val="single" w:sz="2" w:space="0" w:color="000000"/>
              <w:bottom w:val="single" w:sz="2" w:space="0" w:color="000000"/>
            </w:tcBorders>
          </w:tcPr>
          <w:p w:rsidR="00500F3D" w:rsidRPr="00A83710" w:rsidRDefault="00500F3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A83710">
              <w:rPr>
                <w:sz w:val="28"/>
                <w:szCs w:val="28"/>
              </w:rPr>
              <w:t>.</w:t>
            </w:r>
          </w:p>
        </w:tc>
        <w:tc>
          <w:tcPr>
            <w:tcW w:w="5935" w:type="dxa"/>
            <w:tcBorders>
              <w:left w:val="single" w:sz="2" w:space="0" w:color="000000"/>
              <w:bottom w:val="single" w:sz="2" w:space="0" w:color="000000"/>
            </w:tcBorders>
          </w:tcPr>
          <w:p w:rsidR="00500F3D" w:rsidRPr="009D19B1" w:rsidRDefault="00500F3D" w:rsidP="001F068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19B1">
              <w:rPr>
                <w:rFonts w:ascii="Times New Roman" w:hAnsi="Times New Roman" w:cs="Times New Roman"/>
                <w:sz w:val="28"/>
                <w:szCs w:val="28"/>
              </w:rPr>
              <w:t>Отсутствие обоснованных обращений (жалоб) потребителей на качество предоставления услуг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0F3D" w:rsidRPr="000017DA" w:rsidRDefault="00500F3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0017DA">
              <w:rPr>
                <w:sz w:val="28"/>
                <w:szCs w:val="28"/>
              </w:rPr>
              <w:t>0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0F3D" w:rsidRPr="00A83710" w:rsidRDefault="00500F3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500F3D" w:rsidRPr="009D19B1">
        <w:trPr>
          <w:trHeight w:val="585"/>
        </w:trPr>
        <w:tc>
          <w:tcPr>
            <w:tcW w:w="600" w:type="dxa"/>
            <w:tcBorders>
              <w:left w:val="single" w:sz="2" w:space="0" w:color="000000"/>
              <w:bottom w:val="single" w:sz="4" w:space="0" w:color="auto"/>
            </w:tcBorders>
          </w:tcPr>
          <w:p w:rsidR="00500F3D" w:rsidRDefault="00500F3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5935" w:type="dxa"/>
            <w:tcBorders>
              <w:left w:val="single" w:sz="2" w:space="0" w:color="000000"/>
              <w:bottom w:val="single" w:sz="4" w:space="0" w:color="auto"/>
            </w:tcBorders>
          </w:tcPr>
          <w:p w:rsidR="00500F3D" w:rsidRPr="009D19B1" w:rsidRDefault="00500F3D" w:rsidP="001F068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средств от приносящей доход деятельности, в общем объеме финансирования, %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00F3D" w:rsidRPr="000017DA" w:rsidRDefault="00500F3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0017DA">
              <w:rPr>
                <w:sz w:val="28"/>
                <w:szCs w:val="28"/>
              </w:rPr>
              <w:t>2,8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00F3D" w:rsidRPr="00A83710" w:rsidRDefault="00500F3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500F3D" w:rsidRPr="009D19B1">
        <w:trPr>
          <w:trHeight w:val="11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3D" w:rsidRPr="000017DA" w:rsidRDefault="00500F3D" w:rsidP="001F0688">
            <w:pPr>
              <w:pStyle w:val="a"/>
              <w:snapToGrid w:val="0"/>
              <w:jc w:val="center"/>
              <w:rPr>
                <w:sz w:val="16"/>
                <w:szCs w:val="16"/>
              </w:rPr>
            </w:pPr>
            <w:r w:rsidRPr="000017DA">
              <w:rPr>
                <w:sz w:val="16"/>
                <w:szCs w:val="16"/>
              </w:rPr>
              <w:t>1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3D" w:rsidRPr="000017DA" w:rsidRDefault="00500F3D" w:rsidP="001F068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17D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3D" w:rsidRPr="000017DA" w:rsidRDefault="00500F3D" w:rsidP="001F0688">
            <w:pPr>
              <w:pStyle w:val="a"/>
              <w:snapToGrid w:val="0"/>
              <w:jc w:val="center"/>
              <w:rPr>
                <w:sz w:val="16"/>
                <w:szCs w:val="16"/>
              </w:rPr>
            </w:pPr>
            <w:r w:rsidRPr="000017DA">
              <w:rPr>
                <w:sz w:val="16"/>
                <w:szCs w:val="16"/>
              </w:rPr>
              <w:t>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F3D" w:rsidRPr="000017DA" w:rsidRDefault="00500F3D" w:rsidP="001F0688">
            <w:pPr>
              <w:pStyle w:val="a"/>
              <w:snapToGrid w:val="0"/>
              <w:jc w:val="center"/>
              <w:rPr>
                <w:sz w:val="16"/>
                <w:szCs w:val="16"/>
              </w:rPr>
            </w:pPr>
            <w:r w:rsidRPr="000017DA">
              <w:rPr>
                <w:sz w:val="16"/>
                <w:szCs w:val="16"/>
              </w:rPr>
              <w:t>4</w:t>
            </w:r>
          </w:p>
        </w:tc>
      </w:tr>
      <w:tr w:rsidR="00500F3D" w:rsidRPr="009D19B1">
        <w:trPr>
          <w:trHeight w:val="585"/>
        </w:trPr>
        <w:tc>
          <w:tcPr>
            <w:tcW w:w="6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500F3D" w:rsidRDefault="00500F3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500F3D" w:rsidRDefault="00500F3D" w:rsidP="001F068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не устраненных нарушений (замечаний) по фактам нецелевого  (неэффективного) использования </w:t>
            </w:r>
            <w:r w:rsidRPr="00D10B2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имущества и средств </w:t>
            </w:r>
            <w:r w:rsidRPr="00D10B2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бюджета, установленных в результате проверок деятельности учреждения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0F3D" w:rsidRPr="000017DA" w:rsidRDefault="00500F3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0017DA">
              <w:rPr>
                <w:sz w:val="28"/>
                <w:szCs w:val="28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0F3D" w:rsidRPr="00A83710" w:rsidRDefault="00500F3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500F3D" w:rsidRPr="009D19B1">
        <w:tc>
          <w:tcPr>
            <w:tcW w:w="600" w:type="dxa"/>
            <w:tcBorders>
              <w:left w:val="single" w:sz="2" w:space="0" w:color="000000"/>
              <w:bottom w:val="single" w:sz="2" w:space="0" w:color="000000"/>
            </w:tcBorders>
          </w:tcPr>
          <w:p w:rsidR="00500F3D" w:rsidRPr="00A83710" w:rsidRDefault="00500F3D" w:rsidP="001F0688">
            <w:pPr>
              <w:pStyle w:val="a"/>
              <w:snapToGrid w:val="0"/>
              <w:rPr>
                <w:sz w:val="28"/>
                <w:szCs w:val="28"/>
              </w:rPr>
            </w:pPr>
          </w:p>
        </w:tc>
        <w:tc>
          <w:tcPr>
            <w:tcW w:w="5935" w:type="dxa"/>
            <w:tcBorders>
              <w:left w:val="single" w:sz="2" w:space="0" w:color="000000"/>
              <w:bottom w:val="single" w:sz="2" w:space="0" w:color="000000"/>
            </w:tcBorders>
          </w:tcPr>
          <w:p w:rsidR="00500F3D" w:rsidRPr="00A83710" w:rsidRDefault="00500F3D" w:rsidP="001F0688">
            <w:pPr>
              <w:pStyle w:val="a"/>
              <w:snapToGrid w:val="0"/>
              <w:ind w:left="-40" w:right="5"/>
              <w:rPr>
                <w:sz w:val="28"/>
                <w:szCs w:val="28"/>
              </w:rPr>
            </w:pPr>
            <w:r w:rsidRPr="00A83710">
              <w:rPr>
                <w:sz w:val="28"/>
                <w:szCs w:val="28"/>
              </w:rPr>
              <w:t>ИТОГО: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0F3D" w:rsidRPr="00A83710" w:rsidRDefault="00500F3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0F3D" w:rsidRPr="00A83710" w:rsidRDefault="00500F3D" w:rsidP="001F0688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500F3D" w:rsidRPr="00A83710" w:rsidRDefault="00500F3D" w:rsidP="00C6288B">
      <w:pPr>
        <w:spacing w:after="0" w:line="240" w:lineRule="auto"/>
        <w:rPr>
          <w:rFonts w:ascii="Times New Roman" w:hAnsi="Times New Roman" w:cs="Times New Roman"/>
        </w:rPr>
      </w:pPr>
    </w:p>
    <w:p w:rsidR="00500F3D" w:rsidRDefault="00500F3D" w:rsidP="00C628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F3D" w:rsidRDefault="00500F3D" w:rsidP="00C628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0F3D" w:rsidRPr="00A83710" w:rsidRDefault="00500F3D" w:rsidP="00E33BB3">
      <w:pPr>
        <w:spacing w:after="0" w:line="240" w:lineRule="auto"/>
        <w:rPr>
          <w:rFonts w:ascii="Times New Roman" w:hAnsi="Times New Roman" w:cs="Times New Roman"/>
        </w:rPr>
      </w:pPr>
    </w:p>
    <w:p w:rsidR="00500F3D" w:rsidRDefault="00500F3D" w:rsidP="00E33B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F3D" w:rsidRDefault="00500F3D" w:rsidP="00E33B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0F3D" w:rsidRDefault="00500F3D" w:rsidP="00E33B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233E8">
        <w:rPr>
          <w:rFonts w:ascii="Times New Roman" w:hAnsi="Times New Roman" w:cs="Times New Roman"/>
          <w:sz w:val="28"/>
          <w:szCs w:val="28"/>
        </w:rPr>
        <w:t xml:space="preserve">ачальник отдела культуры </w:t>
      </w:r>
    </w:p>
    <w:p w:rsidR="00500F3D" w:rsidRDefault="00500F3D" w:rsidP="00E33B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500F3D" w:rsidRDefault="00500F3D" w:rsidP="00E33B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Щербиновского  район</w:t>
      </w:r>
      <w:r w:rsidRPr="00F233E8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И.В. Гужова</w:t>
      </w:r>
    </w:p>
    <w:p w:rsidR="00500F3D" w:rsidRDefault="00500F3D"/>
    <w:sectPr w:rsidR="00500F3D" w:rsidSect="00F07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3BB3"/>
    <w:rsid w:val="000017DA"/>
    <w:rsid w:val="000834C7"/>
    <w:rsid w:val="001F0688"/>
    <w:rsid w:val="0029010A"/>
    <w:rsid w:val="00301B75"/>
    <w:rsid w:val="00367CC9"/>
    <w:rsid w:val="00472ABA"/>
    <w:rsid w:val="00500F3D"/>
    <w:rsid w:val="00522D30"/>
    <w:rsid w:val="005E546D"/>
    <w:rsid w:val="007D29DE"/>
    <w:rsid w:val="007F67A6"/>
    <w:rsid w:val="00890319"/>
    <w:rsid w:val="008B0B4C"/>
    <w:rsid w:val="009A1B32"/>
    <w:rsid w:val="009D19B1"/>
    <w:rsid w:val="009E4AA0"/>
    <w:rsid w:val="009F418A"/>
    <w:rsid w:val="00A63D9F"/>
    <w:rsid w:val="00A83710"/>
    <w:rsid w:val="00BF4643"/>
    <w:rsid w:val="00C6288B"/>
    <w:rsid w:val="00C954E6"/>
    <w:rsid w:val="00CC28E3"/>
    <w:rsid w:val="00D10B20"/>
    <w:rsid w:val="00D50800"/>
    <w:rsid w:val="00D82FFD"/>
    <w:rsid w:val="00E21811"/>
    <w:rsid w:val="00E33BB3"/>
    <w:rsid w:val="00E510D3"/>
    <w:rsid w:val="00EB4A09"/>
    <w:rsid w:val="00EC30F7"/>
    <w:rsid w:val="00F07F66"/>
    <w:rsid w:val="00F23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F6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одержимое таблицы"/>
    <w:basedOn w:val="Normal"/>
    <w:uiPriority w:val="99"/>
    <w:rsid w:val="00E33BB3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2</Pages>
  <Words>262</Words>
  <Characters>1495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Customer</cp:lastModifiedBy>
  <cp:revision>7</cp:revision>
  <cp:lastPrinted>2013-08-12T05:00:00Z</cp:lastPrinted>
  <dcterms:created xsi:type="dcterms:W3CDTF">2013-07-24T15:31:00Z</dcterms:created>
  <dcterms:modified xsi:type="dcterms:W3CDTF">2013-08-12T05:01:00Z</dcterms:modified>
</cp:coreProperties>
</file>